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A599" w14:textId="709D6B22" w:rsidR="0083094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72C24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F94A20" w:rsidRPr="00F94A20">
        <w:rPr>
          <w:rFonts w:eastAsia="SimSun"/>
          <w:b/>
          <w:i/>
          <w:sz w:val="28"/>
          <w:lang w:val="en-US" w:eastAsia="zh-CN"/>
        </w:rPr>
        <w:t>3988</w:t>
      </w:r>
    </w:p>
    <w:p w14:paraId="6A4AB80B" w14:textId="10305CAC" w:rsidR="0083094E" w:rsidRDefault="00872C2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3094E" w14:paraId="01DB043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3798D" w14:textId="77777777" w:rsidR="0083094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83094E" w14:paraId="39E41E0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4B2" w14:textId="77777777" w:rsidR="0083094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3094E" w14:paraId="6A1D3E2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F60C975" w14:textId="77777777" w:rsidR="0083094E" w:rsidRDefault="008309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1D8251" w14:textId="77777777" w:rsidR="0083094E" w:rsidRDefault="008309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94E" w14:paraId="286542A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67179" w14:textId="77777777" w:rsidR="0083094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C3334" w14:textId="3D4AC551" w:rsidR="0083094E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E1B9A" w:rsidRPr="00CE1B9A">
              <w:t>PC2 ENDC 3 bands combos with n78A-n79A</w:t>
            </w:r>
          </w:p>
        </w:tc>
      </w:tr>
      <w:tr w:rsidR="0083094E" w14:paraId="6AAA0C4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BB0F08" w14:textId="77777777" w:rsidR="0083094E" w:rsidRDefault="008309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63C843D" w14:textId="77777777" w:rsidR="0083094E" w:rsidRDefault="008309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94E" w14:paraId="267F208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AE48" w14:textId="77777777" w:rsidR="0083094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78BE7F" w14:textId="7299C2C2" w:rsidR="0083094E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72C24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30ECC6" w14:textId="77777777" w:rsidR="0083094E" w:rsidRDefault="008309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F82B37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BB2B" w14:textId="14BF97E4" w:rsidR="0083094E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72C24">
                <w:rPr>
                  <w:noProof/>
                </w:rPr>
                <w:t>2024-05-23</w:t>
              </w:r>
            </w:fldSimple>
          </w:p>
        </w:tc>
      </w:tr>
    </w:tbl>
    <w:p w14:paraId="760FFF48" w14:textId="77777777" w:rsidR="0083094E" w:rsidRDefault="0083094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83094E" w14:paraId="753FC57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1735A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7329D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4D3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657B88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E3887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DB830F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577465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A88541B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B0F67D9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0FDA15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02E20D5" w14:textId="77777777" w:rsidR="0083094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E76F9" w14:textId="07E470A8" w:rsidR="0083094E" w:rsidRDefault="00D654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7285E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51434DB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7735C0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55DBDF" w14:textId="77777777" w:rsidR="0083094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0BAAD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64F52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DD9C6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86ABA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F4F056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085D57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18482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5480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358A4A8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1ADC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638E1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1CFDA3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8F6D0E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5778BF" w14:textId="77777777" w:rsidR="0083094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FF5E0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87EF2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AEB53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87B9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1DCCDE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9711AD9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1FDE89" w14:textId="77777777" w:rsidR="0083094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8F03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4E5B2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CA47A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E826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ED57D8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ED51115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FD2280" w14:textId="77777777" w:rsidR="0083094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17A78" w14:textId="332E97E8" w:rsidR="0083094E" w:rsidRDefault="00CE1B9A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40BA3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F2EF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A009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3844AE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3E0B6B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49047A" w14:textId="77777777" w:rsidR="0083094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D98D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DEFE9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99C2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79B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64CE88B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E57D98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81007D0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8770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1CA1CEF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4BFCF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FF50E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086BD82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25F275F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765A60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6002D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17605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9761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3DC6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24968A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501D7F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885600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7EEB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D4BC6" w14:textId="77777777" w:rsidR="0083094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00E9B6" w14:textId="6CF0F4D7" w:rsidR="0083094E" w:rsidRDefault="00CE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2AB7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4691FA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5406F6A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3FEF771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67A44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E155BA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08DB226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F046BA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D6071E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0DBD08F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2862E62" w14:textId="1DC01D1C" w:rsidR="00872C24" w:rsidRDefault="00872C24">
            <w:pPr>
              <w:pStyle w:val="CRCoverPage"/>
              <w:spacing w:after="0"/>
            </w:pPr>
            <w:r>
              <w:t>DC_1A-42A_n78A, DC_3A-42A_n78A, DC_3A-42A_n79A, DC_19A-42A_n78A, DC_19A-42A_n79A, DC_21A-42A_n78A, DC_21A-42A_n79A,</w:t>
            </w:r>
          </w:p>
          <w:p w14:paraId="2BDCBC71" w14:textId="0A98C9E6" w:rsidR="0083094E" w:rsidRDefault="00CE1B9A">
            <w:pPr>
              <w:pStyle w:val="CRCoverPage"/>
              <w:spacing w:after="0"/>
              <w:rPr>
                <w:b/>
                <w:caps/>
              </w:rPr>
            </w:pPr>
            <w:r>
              <w:t>DC_1A_n78A-n79A, DC_3A_n78A-n79A, DC_19A_n78A-n79A, DC_42A_n78A-n79A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60142" w14:textId="77777777" w:rsidR="0083094E" w:rsidRDefault="0083094E">
            <w:pPr>
              <w:pStyle w:val="CRCoverPage"/>
              <w:spacing w:after="0"/>
            </w:pPr>
          </w:p>
        </w:tc>
      </w:tr>
      <w:tr w:rsidR="0083094E" w14:paraId="18C7465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9C2E889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55FAEEE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C6AE29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B14429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BAA0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11D15F6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E1F8A8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B0D0D57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EC580F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0A28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F98BE8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1CB45D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462559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61397E2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8B676B1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449FA" w14:textId="72820769" w:rsidR="0015714C" w:rsidRPr="00B8562C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B8562C"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E851" w14:textId="77777777" w:rsidR="0083094E" w:rsidRDefault="0083094E">
            <w:pPr>
              <w:pStyle w:val="CRCoverPage"/>
              <w:spacing w:after="0"/>
            </w:pPr>
          </w:p>
        </w:tc>
      </w:tr>
      <w:tr w:rsidR="0083094E" w14:paraId="45EE0D4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41257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4807265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B1378D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CF229" w14:textId="401F2B02" w:rsidR="0083094E" w:rsidRPr="00B8562C" w:rsidRDefault="0083094E">
            <w:pPr>
              <w:pStyle w:val="CRCoverPage"/>
              <w:spacing w:after="0"/>
              <w:rPr>
                <w:rFonts w:eastAsia="游明朝"/>
                <w:lang w:val="en-US" w:eastAsia="ja-JP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1C36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22DAC8E1" w14:textId="4C03E5DD" w:rsidR="0083094E" w:rsidRDefault="0083094E" w:rsidP="00872C24">
      <w:pPr>
        <w:pStyle w:val="CRCoverPage"/>
        <w:rPr>
          <w:i/>
          <w:iCs/>
          <w:color w:val="FF0000"/>
          <w:lang w:val="en-US"/>
        </w:rPr>
      </w:pPr>
    </w:p>
    <w:sectPr w:rsidR="0083094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D620F" w14:textId="77777777" w:rsidR="00297554" w:rsidRDefault="00297554">
      <w:pPr>
        <w:spacing w:after="0"/>
      </w:pPr>
      <w:r>
        <w:separator/>
      </w:r>
    </w:p>
  </w:endnote>
  <w:endnote w:type="continuationSeparator" w:id="0">
    <w:p w14:paraId="48BDC1EB" w14:textId="77777777" w:rsidR="00297554" w:rsidRDefault="00297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69DB" w14:textId="77777777" w:rsidR="0083094E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C2555" w14:textId="77777777" w:rsidR="00297554" w:rsidRDefault="00297554">
      <w:pPr>
        <w:spacing w:after="0"/>
      </w:pPr>
      <w:r>
        <w:separator/>
      </w:r>
    </w:p>
  </w:footnote>
  <w:footnote w:type="continuationSeparator" w:id="0">
    <w:p w14:paraId="0A04B8C3" w14:textId="77777777" w:rsidR="00297554" w:rsidRDefault="002975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887D" w14:textId="77777777" w:rsidR="0083094E" w:rsidRDefault="0083094E">
    <w:pPr>
      <w:pStyle w:val="afe"/>
    </w:pPr>
  </w:p>
  <w:p w14:paraId="7AB91779" w14:textId="77777777" w:rsidR="0083094E" w:rsidRDefault="0083094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22545614">
    <w:abstractNumId w:val="3"/>
  </w:num>
  <w:num w:numId="2" w16cid:durableId="1802915133">
    <w:abstractNumId w:val="5"/>
  </w:num>
  <w:num w:numId="3" w16cid:durableId="2085909811">
    <w:abstractNumId w:val="1"/>
  </w:num>
  <w:num w:numId="4" w16cid:durableId="1675448233">
    <w:abstractNumId w:val="4"/>
  </w:num>
  <w:num w:numId="5" w16cid:durableId="1202479958">
    <w:abstractNumId w:val="14"/>
  </w:num>
  <w:num w:numId="6" w16cid:durableId="675809460">
    <w:abstractNumId w:val="2"/>
  </w:num>
  <w:num w:numId="7" w16cid:durableId="1815367963">
    <w:abstractNumId w:val="10"/>
  </w:num>
  <w:num w:numId="8" w16cid:durableId="1568344368">
    <w:abstractNumId w:val="7"/>
  </w:num>
  <w:num w:numId="9" w16cid:durableId="70153986">
    <w:abstractNumId w:val="13"/>
  </w:num>
  <w:num w:numId="10" w16cid:durableId="554663665">
    <w:abstractNumId w:val="15"/>
  </w:num>
  <w:num w:numId="11" w16cid:durableId="942767733">
    <w:abstractNumId w:val="16"/>
  </w:num>
  <w:num w:numId="12" w16cid:durableId="2061661560">
    <w:abstractNumId w:val="8"/>
  </w:num>
  <w:num w:numId="13" w16cid:durableId="737022514">
    <w:abstractNumId w:val="9"/>
  </w:num>
  <w:num w:numId="14" w16cid:durableId="328213122">
    <w:abstractNumId w:val="6"/>
  </w:num>
  <w:num w:numId="15" w16cid:durableId="191655069">
    <w:abstractNumId w:val="12"/>
  </w:num>
  <w:num w:numId="16" w16cid:durableId="1497652209">
    <w:abstractNumId w:val="0"/>
  </w:num>
  <w:num w:numId="17" w16cid:durableId="18890318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4507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14C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554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604A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287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1ABB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094E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2C24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562C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B9A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4D9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435"/>
    <w:rsid w:val="00F82807"/>
    <w:rsid w:val="00F82E88"/>
    <w:rsid w:val="00F8360C"/>
    <w:rsid w:val="00F8698D"/>
    <w:rsid w:val="00F87EC9"/>
    <w:rsid w:val="00F94A20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596D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CE1B9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</Lines>
  <LinksUpToDate>false</LinksUpToDate>
  <Paragraphs>1</Paragraphs>
  <ScaleCrop>false</ScaleCrop>
  <CharactersWithSpaces>935</CharactersWithSpaces>
  <SharedDoc>false</SharedDoc>
  <HyperlinksChanged>false</HyperlinksChanged>
  <AppVersion>16.0000</AppVersion>
  <Characters>797</Characters>
  <Pages>1</Pages>
  <DocSecurity>0</DocSecurity>
  <Words>139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2024-05-29T08:01:00Z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  <property fmtid="{D5CDD505-2E9C-101B-9397-08002B2CF9AE}" pid="5" name="gsf:byte-count">
    <vt:i4>104960</vt:i4>
  </property>
</Properties>
</file>